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7D1" w:rsidRPr="0079442C" w:rsidRDefault="00CB17D1" w:rsidP="00CB17D1">
      <w:pPr>
        <w:jc w:val="center"/>
      </w:pPr>
      <w:r w:rsidRPr="0079442C">
        <w:t xml:space="preserve">ДОГОВОР </w:t>
      </w:r>
    </w:p>
    <w:p w:rsidR="00CB17D1" w:rsidRPr="0079442C" w:rsidRDefault="00CB17D1" w:rsidP="00CB17D1">
      <w:pPr>
        <w:jc w:val="center"/>
      </w:pPr>
      <w:r w:rsidRPr="0079442C">
        <w:t xml:space="preserve">                    ВОЗМЕЗДНОГО ОКАЗАНИЯ УСЛУГ № </w:t>
      </w:r>
      <w:r>
        <w:t xml:space="preserve">        </w:t>
      </w:r>
    </w:p>
    <w:p w:rsidR="00CB17D1" w:rsidRDefault="00CB17D1" w:rsidP="00CB17D1">
      <w:pPr>
        <w:jc w:val="center"/>
      </w:pPr>
    </w:p>
    <w:p w:rsidR="00332A23" w:rsidRPr="0079442C" w:rsidRDefault="00332A23" w:rsidP="00CB17D1">
      <w:pPr>
        <w:jc w:val="center"/>
      </w:pPr>
    </w:p>
    <w:p w:rsidR="00CB17D1" w:rsidRPr="0079442C" w:rsidRDefault="00CB17D1" w:rsidP="00CB17D1">
      <w:pPr>
        <w:jc w:val="both"/>
      </w:pPr>
      <w:r w:rsidRPr="0079442C">
        <w:t xml:space="preserve">г. </w:t>
      </w:r>
      <w:r>
        <w:t>Петрозаводск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   «___» ______________20___г.</w:t>
      </w:r>
    </w:p>
    <w:p w:rsidR="00CB17D1" w:rsidRPr="0079442C" w:rsidRDefault="00CB17D1" w:rsidP="00CB17D1">
      <w:pPr>
        <w:ind w:firstLine="708"/>
        <w:jc w:val="both"/>
      </w:pPr>
    </w:p>
    <w:p w:rsidR="00CB17D1" w:rsidRPr="0079442C" w:rsidRDefault="00CB17D1" w:rsidP="00CB17D1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>
        <w:t>Заместителя генерального директора-директора филиала "Карельский" ОАО "ТГК-1" Белова В.В.</w:t>
      </w:r>
      <w:r w:rsidRPr="0079442C">
        <w:t xml:space="preserve">, действующего на основании </w:t>
      </w:r>
      <w:r>
        <w:t>доверенности №</w:t>
      </w:r>
      <w:r w:rsidRPr="00E06F83">
        <w:rPr>
          <w:rFonts w:eastAsia="Andale Sans UI"/>
        </w:rPr>
        <w:t>№239-2016 от 01.01.2016</w:t>
      </w:r>
      <w:r>
        <w:rPr>
          <w:rFonts w:eastAsia="Andale Sans UI"/>
        </w:rPr>
        <w:t>г.</w:t>
      </w:r>
      <w:r w:rsidRPr="0079442C">
        <w:t>, с одной стороны, и</w:t>
      </w:r>
      <w:r>
        <w:t>___</w:t>
      </w:r>
      <w:r w:rsidRPr="0079442C">
        <w:t>___, именуемое в дальнейшем «Исполнитель», в лице</w:t>
      </w:r>
      <w:r w:rsidR="00DF7BEA">
        <w:t>_________</w:t>
      </w:r>
      <w:r w:rsidRPr="0079442C">
        <w:t xml:space="preserve">, действующего на основании </w:t>
      </w:r>
      <w:r w:rsidR="00DF7BEA">
        <w:t>______</w:t>
      </w:r>
      <w:r w:rsidRPr="0079442C">
        <w:t>_</w:t>
      </w:r>
      <w:r w:rsidR="00D43AF2" w:rsidRPr="00D43AF2">
        <w:t xml:space="preserve"> </w:t>
      </w:r>
      <w:r w:rsidRPr="0079442C">
        <w:t>с другой стороны, вместе именуемые «Стороны», заключили настоящий договор (в дальнейшем – Договор) о нижеследующем:</w:t>
      </w:r>
    </w:p>
    <w:p w:rsidR="00CB17D1" w:rsidRPr="0079442C" w:rsidRDefault="00CB17D1" w:rsidP="00CB17D1">
      <w:pPr>
        <w:ind w:firstLine="708"/>
        <w:jc w:val="both"/>
      </w:pPr>
    </w:p>
    <w:p w:rsidR="00CB17D1" w:rsidRPr="0079442C" w:rsidRDefault="00CB17D1" w:rsidP="00CB17D1">
      <w:pPr>
        <w:jc w:val="center"/>
      </w:pPr>
      <w:r w:rsidRPr="0079442C">
        <w:t>1. ПРЕДМЕТ ДОГОВОРА.</w:t>
      </w:r>
    </w:p>
    <w:p w:rsidR="00CB17D1" w:rsidRPr="0079442C" w:rsidRDefault="00CB17D1" w:rsidP="00CB17D1">
      <w:pPr>
        <w:ind w:firstLine="708"/>
        <w:jc w:val="both"/>
      </w:pPr>
      <w:r w:rsidRPr="0079442C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>
        <w:t xml:space="preserve">по поверке трансформаторов тока и напряжения </w:t>
      </w:r>
      <w:r w:rsidRPr="0079442C"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CB17D1" w:rsidRPr="0079442C" w:rsidRDefault="00CB17D1" w:rsidP="00CB17D1">
      <w:pPr>
        <w:jc w:val="both"/>
      </w:pPr>
      <w:r w:rsidRPr="0079442C">
        <w:tab/>
        <w:t>1.2. Срок оказания Услуг устанавливается с «</w:t>
      </w:r>
      <w:r>
        <w:t>_</w:t>
      </w:r>
      <w:r w:rsidRPr="0079442C">
        <w:t>__»</w:t>
      </w:r>
      <w:r>
        <w:t xml:space="preserve"> июня </w:t>
      </w:r>
      <w:r w:rsidRPr="0079442C">
        <w:t>201</w:t>
      </w:r>
      <w:r>
        <w:t>6г.</w:t>
      </w:r>
      <w:r w:rsidRPr="0079442C">
        <w:t xml:space="preserve"> по </w:t>
      </w:r>
      <w:r>
        <w:t>«___» декабря</w:t>
      </w:r>
      <w:r w:rsidR="002056F1">
        <w:t xml:space="preserve"> </w:t>
      </w:r>
      <w:r w:rsidRPr="0079442C">
        <w:t>201</w:t>
      </w:r>
      <w:r>
        <w:t>6г</w:t>
      </w:r>
      <w:r w:rsidRPr="0079442C">
        <w:t>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Pr="0079442C">
        <w:rPr>
          <w:i/>
        </w:rPr>
        <w:t>.</w:t>
      </w:r>
    </w:p>
    <w:p w:rsidR="00CB17D1" w:rsidRDefault="00CB17D1" w:rsidP="00CB17D1">
      <w:pPr>
        <w:ind w:firstLine="708"/>
        <w:jc w:val="both"/>
      </w:pPr>
      <w:r w:rsidRPr="0079442C">
        <w:t>1.3. Результат оказанных Услуг передается Зака</w:t>
      </w:r>
      <w:r w:rsidR="00183558">
        <w:t>зчику по Акту об оказании услуг</w:t>
      </w:r>
      <w:r w:rsidRPr="0079442C">
        <w:t xml:space="preserve"> в порядке, установленном настоящим Договором, в</w:t>
      </w:r>
      <w:r>
        <w:t xml:space="preserve"> 2 (</w:t>
      </w:r>
      <w:r w:rsidRPr="00A21A87">
        <w:t>двух</w:t>
      </w:r>
      <w:r>
        <w:t>)</w:t>
      </w:r>
      <w:r w:rsidRPr="00A21A87">
        <w:t xml:space="preserve"> экземплярах</w:t>
      </w:r>
      <w:r>
        <w:t>, в форме свидетельства о поверке или извещения о непригодн</w:t>
      </w:r>
      <w:r w:rsidR="00A578F8">
        <w:t>о</w:t>
      </w:r>
      <w:r>
        <w:t>сти с результатами</w:t>
      </w:r>
      <w:r w:rsidR="00A14EE1">
        <w:t xml:space="preserve"> </w:t>
      </w:r>
      <w:r w:rsidR="00A578F8">
        <w:t xml:space="preserve">метрологических характеристик измерительных трансформаторов тока и напряжения, </w:t>
      </w:r>
      <w:r>
        <w:t>на бума</w:t>
      </w:r>
      <w:r w:rsidR="00A578F8">
        <w:t xml:space="preserve">жном </w:t>
      </w:r>
      <w:r>
        <w:t xml:space="preserve">и электронном носителе (CD в формате </w:t>
      </w:r>
      <w:proofErr w:type="spellStart"/>
      <w:r>
        <w:t>pdf</w:t>
      </w:r>
      <w:proofErr w:type="spellEnd"/>
      <w:r>
        <w:t>.</w:t>
      </w:r>
    </w:p>
    <w:p w:rsidR="00CB17D1" w:rsidRPr="0079442C" w:rsidRDefault="00CB17D1" w:rsidP="00CB17D1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CB17D1" w:rsidRPr="0079442C" w:rsidRDefault="00CB17D1" w:rsidP="00CB17D1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1.5. Место оказания Услуг: </w:t>
      </w:r>
      <w:r w:rsidR="00183558">
        <w:t>Районы Республики</w:t>
      </w:r>
      <w:r>
        <w:t xml:space="preserve"> Карелия</w:t>
      </w:r>
      <w:r w:rsidR="00183558">
        <w:t xml:space="preserve"> и г. Петрозаводск, объекты филиала</w:t>
      </w:r>
      <w:r>
        <w:t xml:space="preserve"> "Карельский" ОАО "ТГК-1"</w:t>
      </w:r>
    </w:p>
    <w:p w:rsidR="00CB17D1" w:rsidRPr="0079442C" w:rsidRDefault="00CB17D1" w:rsidP="00CB17D1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Исполнитель гарантирует отсутствие договорных и иных </w:t>
      </w:r>
      <w:r w:rsidRPr="004E6D03">
        <w:t xml:space="preserve">отношений </w:t>
      </w:r>
      <w:r w:rsidR="00183558" w:rsidRPr="004E6D03">
        <w:t xml:space="preserve">с </w:t>
      </w:r>
      <w:r w:rsidRPr="004E6D03">
        <w:t>третьими лицами, которые могли бы оказать влияние на проведение и результат оказания Услуг. Исполнитель</w:t>
      </w:r>
      <w:r w:rsidRPr="0079442C">
        <w:t xml:space="preserve"> гарантирует свою научную и материальную независимость в ходе исполнения настоящего Договора.</w:t>
      </w:r>
    </w:p>
    <w:p w:rsidR="00CB17D1" w:rsidRPr="007C5229" w:rsidRDefault="00CB17D1" w:rsidP="00CB17D1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1.7. Качество Услуг должно соответствовать </w:t>
      </w:r>
      <w:r w:rsidRPr="00503D84">
        <w:t xml:space="preserve">требованиям </w:t>
      </w:r>
      <w:r>
        <w:t>Технического задания (Приложения №1 к настоящему договору)</w:t>
      </w:r>
      <w:r w:rsidRPr="007C5229">
        <w:t xml:space="preserve">. </w:t>
      </w:r>
    </w:p>
    <w:p w:rsidR="00CB17D1" w:rsidRDefault="00CB17D1" w:rsidP="00CB17D1">
      <w:pPr>
        <w:autoSpaceDE w:val="0"/>
        <w:autoSpaceDN w:val="0"/>
        <w:adjustRightInd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</w:t>
      </w:r>
      <w:r>
        <w:t>в соответствии с графиком оказания услуг</w:t>
      </w:r>
    </w:p>
    <w:p w:rsidR="00CB17D1" w:rsidRPr="0079442C" w:rsidRDefault="00CB17D1" w:rsidP="00CB17D1">
      <w:pPr>
        <w:autoSpaceDE w:val="0"/>
        <w:autoSpaceDN w:val="0"/>
        <w:adjustRightInd w:val="0"/>
      </w:pPr>
    </w:p>
    <w:p w:rsidR="00CB17D1" w:rsidRPr="0079442C" w:rsidRDefault="00CB17D1" w:rsidP="00CB17D1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CB17D1" w:rsidRPr="0079442C" w:rsidRDefault="00CB17D1" w:rsidP="00CB17D1">
      <w:pPr>
        <w:ind w:firstLine="708"/>
        <w:jc w:val="both"/>
      </w:pPr>
      <w:r w:rsidRPr="0079442C">
        <w:t>2.1. Исполнитель обязуется:</w:t>
      </w:r>
    </w:p>
    <w:p w:rsidR="00CB17D1" w:rsidRPr="0079442C" w:rsidRDefault="00CB17D1" w:rsidP="00CB17D1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CB17D1" w:rsidRPr="0079442C" w:rsidRDefault="00CB17D1" w:rsidP="00CB17D1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CB17D1" w:rsidRPr="0079442C" w:rsidRDefault="00CB17D1" w:rsidP="00CB17D1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CB17D1" w:rsidRPr="0079442C" w:rsidRDefault="00CB17D1" w:rsidP="00CB17D1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</w:t>
      </w:r>
      <w:r w:rsidR="00D43AF2">
        <w:t>том числе, но не исключительно,</w:t>
      </w:r>
      <w:r w:rsidRPr="0079442C">
        <w:t xml:space="preserve"> в отношении соблюдения условий конфиденциальности, согласованных настоящим Договором.</w:t>
      </w:r>
    </w:p>
    <w:p w:rsidR="00CB17D1" w:rsidRPr="0079442C" w:rsidRDefault="00CB17D1" w:rsidP="00CB17D1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CB17D1" w:rsidRPr="0079442C" w:rsidRDefault="00CB17D1" w:rsidP="00CB17D1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CB17D1" w:rsidRPr="00CB17D1" w:rsidRDefault="00CB17D1" w:rsidP="00CB17D1">
      <w:pPr>
        <w:ind w:firstLine="709"/>
        <w:jc w:val="both"/>
      </w:pPr>
      <w:r w:rsidRPr="0079442C">
        <w:t xml:space="preserve"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</w:t>
      </w:r>
      <w:r w:rsidRPr="0079442C">
        <w:lastRenderedPageBreak/>
        <w:t>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CB17D1" w:rsidRPr="0079442C" w:rsidRDefault="00CB17D1" w:rsidP="00CB17D1">
      <w:pPr>
        <w:ind w:firstLine="708"/>
        <w:jc w:val="both"/>
      </w:pPr>
      <w:r w:rsidRPr="0079442C">
        <w:t>2.1.</w:t>
      </w:r>
      <w:r w:rsidRPr="00CB17D1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CB17D1" w:rsidRPr="0079442C" w:rsidRDefault="00CB17D1" w:rsidP="00CB17D1">
      <w:pPr>
        <w:ind w:firstLine="708"/>
        <w:jc w:val="both"/>
      </w:pPr>
    </w:p>
    <w:p w:rsidR="00CB17D1" w:rsidRPr="0079442C" w:rsidRDefault="00CB17D1" w:rsidP="00CB17D1">
      <w:pPr>
        <w:ind w:firstLine="708"/>
        <w:jc w:val="both"/>
      </w:pPr>
      <w:r w:rsidRPr="0079442C">
        <w:t>2.2. Заказчик обязуется:</w:t>
      </w:r>
    </w:p>
    <w:p w:rsidR="00CB17D1" w:rsidRDefault="00CB17D1" w:rsidP="00CB17D1">
      <w:pPr>
        <w:ind w:firstLine="708"/>
        <w:jc w:val="both"/>
        <w:rPr>
          <w:i/>
        </w:rPr>
      </w:pPr>
      <w:r w:rsidRPr="0079442C">
        <w:t>2.2.1. На основании письменного запроса Исполнителя</w:t>
      </w:r>
      <w:r w:rsidR="00D43AF2">
        <w:t xml:space="preserve"> в срок согласованный сторонами</w:t>
      </w:r>
      <w:r w:rsidRPr="0079442C">
        <w:t xml:space="preserve"> предоставлять Исполнителю оборудование,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 w:rsidR="00D43AF2">
        <w:rPr>
          <w:i/>
        </w:rPr>
        <w:t>.</w:t>
      </w:r>
    </w:p>
    <w:p w:rsidR="00241D84" w:rsidRDefault="00A578F8" w:rsidP="00CB17D1">
      <w:pPr>
        <w:ind w:firstLine="708"/>
        <w:jc w:val="both"/>
      </w:pPr>
      <w:r>
        <w:t>Материалы, оборудование, иму</w:t>
      </w:r>
      <w:r w:rsidR="00D43AF2">
        <w:t xml:space="preserve">щество </w:t>
      </w:r>
      <w:r>
        <w:t xml:space="preserve">и документация Заказчика, необходимые для выполнения договора, передаются Исполнителю по актам </w:t>
      </w:r>
      <w:r w:rsidR="00241D84">
        <w:t>п</w:t>
      </w:r>
      <w:r>
        <w:t>рием</w:t>
      </w:r>
      <w:r w:rsidR="00241D84">
        <w:t>а</w:t>
      </w:r>
      <w:r>
        <w:t>-передачи</w:t>
      </w:r>
      <w:r w:rsidR="00241D84">
        <w:t>.</w:t>
      </w:r>
    </w:p>
    <w:p w:rsidR="00A578F8" w:rsidRPr="004E6D03" w:rsidRDefault="00241D84" w:rsidP="00CB17D1">
      <w:pPr>
        <w:ind w:firstLine="708"/>
        <w:jc w:val="both"/>
      </w:pPr>
      <w:r>
        <w:t>По завершению оказания Услуг или досрочно по требованию Заказчика</w:t>
      </w:r>
      <w:r w:rsidR="00A578F8">
        <w:t xml:space="preserve"> </w:t>
      </w:r>
      <w:r>
        <w:t xml:space="preserve">Исполнитель возвращает материалы и документацию по Акту приема-передачи в </w:t>
      </w:r>
      <w:r w:rsidR="008D179C" w:rsidRPr="004E6D03">
        <w:t>течение</w:t>
      </w:r>
      <w:r w:rsidRPr="004E6D03">
        <w:t xml:space="preserve"> 2-х дней с даты подписания Акта об оказании услуг или получения требования Заказчика.</w:t>
      </w:r>
    </w:p>
    <w:p w:rsidR="00CB17D1" w:rsidRPr="004E6D03" w:rsidRDefault="00CB17D1" w:rsidP="00CB17D1">
      <w:pPr>
        <w:ind w:firstLine="708"/>
        <w:jc w:val="both"/>
      </w:pPr>
      <w:r w:rsidRPr="004E6D03">
        <w:t xml:space="preserve">2.2.2. Принимать и оплачивать Услуги Исполнителя </w:t>
      </w:r>
      <w:r w:rsidR="00D43AF2" w:rsidRPr="004E6D03">
        <w:t>согласно подписанному Сторонами</w:t>
      </w:r>
      <w:r w:rsidRPr="004E6D03">
        <w:t xml:space="preserve"> Акту об оказании услуг в порядке, определенном настоящим Договором.</w:t>
      </w:r>
    </w:p>
    <w:p w:rsidR="00CB17D1" w:rsidRPr="004E6D03" w:rsidRDefault="00CB17D1" w:rsidP="00CB17D1">
      <w:pPr>
        <w:ind w:firstLine="708"/>
        <w:jc w:val="both"/>
      </w:pPr>
      <w:r w:rsidRPr="004E6D03">
        <w:t>2.3. Заказчик имеет право:</w:t>
      </w:r>
    </w:p>
    <w:p w:rsidR="00CB17D1" w:rsidRPr="004E6D03" w:rsidRDefault="00CB17D1" w:rsidP="00CB17D1">
      <w:pPr>
        <w:ind w:firstLine="708"/>
        <w:jc w:val="both"/>
      </w:pPr>
      <w:r w:rsidRPr="004E6D03">
        <w:t>2.3.1. Контролировать соблюдение сроков о</w:t>
      </w:r>
      <w:r w:rsidR="00D43AF2" w:rsidRPr="004E6D03">
        <w:t>казания Услуг и их соответствие</w:t>
      </w:r>
      <w:r w:rsidR="008D179C" w:rsidRPr="004E6D03">
        <w:t xml:space="preserve"> заданию</w:t>
      </w:r>
      <w:r w:rsidRPr="004E6D03">
        <w:t xml:space="preserve"> Заказчика, не вмешиваясь в область профессиональной компетенции Исполнителя.</w:t>
      </w:r>
    </w:p>
    <w:p w:rsidR="00CB17D1" w:rsidRPr="004E6D03" w:rsidRDefault="00CB17D1" w:rsidP="00CB17D1">
      <w:pPr>
        <w:ind w:firstLine="708"/>
        <w:jc w:val="both"/>
      </w:pPr>
      <w:r w:rsidRPr="004E6D03">
        <w:t>2.3.2. В одностороннем порядке изменять задани</w:t>
      </w:r>
      <w:r w:rsidR="008D179C" w:rsidRPr="004E6D03">
        <w:t>е</w:t>
      </w:r>
      <w:r w:rsidRPr="004E6D03">
        <w:t>, если эти изменения не выходят за пределы содержания и объёма оказываемых Исполнителем Услуг по настоящему Договору.</w:t>
      </w:r>
    </w:p>
    <w:p w:rsidR="00CB17D1" w:rsidRPr="0079442C" w:rsidRDefault="00CB17D1" w:rsidP="00CB17D1">
      <w:pPr>
        <w:ind w:firstLine="708"/>
        <w:jc w:val="both"/>
      </w:pPr>
      <w:r w:rsidRPr="004E6D03">
        <w:t>2.3.3. Изменять сроки оказания отдельных Услуг, определенных Графиком оказания услуг</w:t>
      </w:r>
      <w:r w:rsidRPr="0079442C">
        <w:t xml:space="preserve"> (Приложение № 2 к настоящему Договору), по взаимному согласованию Сторон.</w:t>
      </w:r>
    </w:p>
    <w:p w:rsidR="00CB17D1" w:rsidRPr="0079442C" w:rsidRDefault="00CB17D1" w:rsidP="00CB17D1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CB17D1" w:rsidRPr="0079442C" w:rsidRDefault="00CB17D1" w:rsidP="00CB17D1">
      <w:pPr>
        <w:jc w:val="center"/>
      </w:pPr>
    </w:p>
    <w:p w:rsidR="00CB17D1" w:rsidRPr="0079442C" w:rsidRDefault="00CB17D1" w:rsidP="00CB17D1">
      <w:pPr>
        <w:jc w:val="center"/>
      </w:pPr>
      <w:r w:rsidRPr="0079442C">
        <w:t>3. ПОРЯДОК ОКАЗАНИЯ УСЛУГ И ПРИЁМКА ИХ ЗАКАЗЧИКОМ.</w:t>
      </w:r>
    </w:p>
    <w:p w:rsidR="00CB17D1" w:rsidRPr="0079442C" w:rsidRDefault="00CB17D1" w:rsidP="00CB17D1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Договора в следующем порядке: </w:t>
      </w:r>
      <w:r>
        <w:t>начало работ  "___</w:t>
      </w:r>
      <w:r w:rsidR="008D179C">
        <w:t xml:space="preserve">" июня 2016г., окончание работ </w:t>
      </w:r>
      <w:r>
        <w:t xml:space="preserve">"___" декабря </w:t>
      </w:r>
      <w:r w:rsidRPr="00690AF8">
        <w:t>201</w:t>
      </w:r>
      <w:r>
        <w:t>6</w:t>
      </w:r>
      <w:r w:rsidRPr="00690AF8">
        <w:t xml:space="preserve"> года</w:t>
      </w:r>
      <w:r w:rsidRPr="0079442C">
        <w:rPr>
          <w:i/>
        </w:rPr>
        <w:t xml:space="preserve">. </w:t>
      </w:r>
    </w:p>
    <w:p w:rsidR="00CB17D1" w:rsidRPr="0079442C" w:rsidRDefault="00CB17D1" w:rsidP="00CB17D1">
      <w:pPr>
        <w:ind w:firstLine="708"/>
        <w:jc w:val="both"/>
      </w:pPr>
      <w:r w:rsidRPr="0079442C">
        <w:t xml:space="preserve">3.2. Для надлежащего исполнения обязательств по настоящему Договору Заказчик предоставляет Исполнителю: </w:t>
      </w:r>
      <w:r w:rsidRPr="005E5659">
        <w:t>необходимую техническую документацию</w:t>
      </w:r>
      <w:r w:rsidRPr="00690AF8">
        <w:t>.</w:t>
      </w:r>
    </w:p>
    <w:p w:rsidR="00CB17D1" w:rsidRPr="0079442C" w:rsidRDefault="00CB17D1" w:rsidP="00CB17D1">
      <w:pPr>
        <w:ind w:firstLine="708"/>
        <w:jc w:val="both"/>
      </w:pPr>
      <w:r w:rsidRPr="0079442C">
        <w:t xml:space="preserve">3.3. По окончании исполнения обязательств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79442C">
        <w:t>дневный</w:t>
      </w:r>
      <w:proofErr w:type="spellEnd"/>
      <w:r w:rsidRPr="0079442C">
        <w:t xml:space="preserve"> срок в двух экземплярах Акт об оказании услуг, а также счёт и счёт-фактуру. </w:t>
      </w:r>
    </w:p>
    <w:p w:rsidR="00CB17D1" w:rsidRPr="0079442C" w:rsidRDefault="00CB17D1" w:rsidP="00CB17D1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CB17D1" w:rsidRPr="0079442C" w:rsidRDefault="008D179C" w:rsidP="00CB17D1">
      <w:pPr>
        <w:ind w:firstLine="708"/>
        <w:jc w:val="both"/>
      </w:pPr>
      <w:r>
        <w:t xml:space="preserve">3.5. </w:t>
      </w:r>
      <w:r w:rsidR="00CB17D1" w:rsidRPr="0079442C">
        <w:t>С даты под</w:t>
      </w:r>
      <w:r w:rsidR="00D43AF2">
        <w:t xml:space="preserve">писания Акта об оказании услуг </w:t>
      </w:r>
      <w:r w:rsidR="00CB17D1" w:rsidRPr="0079442C">
        <w:t>Заказчик получает исключительное право на использование результатов оказания Услуг.</w:t>
      </w:r>
    </w:p>
    <w:p w:rsidR="00CB17D1" w:rsidRPr="0079442C" w:rsidRDefault="00CB17D1" w:rsidP="00CB17D1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CB17D1" w:rsidRPr="0079442C" w:rsidRDefault="00CB17D1" w:rsidP="00CB17D1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>
        <w:t>прави</w:t>
      </w:r>
      <w:r w:rsidR="00D43AF2">
        <w:t>льность оформления Свидетельств</w:t>
      </w:r>
      <w:r w:rsidRPr="00A21A87">
        <w:t xml:space="preserve"> </w:t>
      </w:r>
      <w:r>
        <w:t>о поверке</w:t>
      </w:r>
      <w:r w:rsidRPr="0079442C">
        <w:t xml:space="preserve">, обнаруженными в течение </w:t>
      </w:r>
      <w:r>
        <w:t>2 лет</w:t>
      </w:r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CB17D1" w:rsidRPr="0079442C" w:rsidRDefault="00CB17D1" w:rsidP="00CB17D1">
      <w:pPr>
        <w:autoSpaceDE w:val="0"/>
        <w:autoSpaceDN w:val="0"/>
        <w:adjustRightInd w:val="0"/>
      </w:pPr>
    </w:p>
    <w:p w:rsidR="00CB17D1" w:rsidRPr="0079442C" w:rsidRDefault="00CB17D1" w:rsidP="00CB17D1">
      <w:pPr>
        <w:jc w:val="center"/>
      </w:pPr>
      <w:r w:rsidRPr="0079442C">
        <w:t>4. ЦЕНА ДОГОВОРА И ПОРЯДОК ОПЛАТЫ.</w:t>
      </w:r>
    </w:p>
    <w:p w:rsidR="00CB17D1" w:rsidRPr="0079442C" w:rsidRDefault="00CB17D1" w:rsidP="00CB17D1">
      <w:pPr>
        <w:ind w:firstLine="708"/>
        <w:jc w:val="both"/>
      </w:pPr>
      <w:r w:rsidRPr="0079442C">
        <w:t>4.1. Общая стоимость оказываемых Услуг составляет:</w:t>
      </w:r>
      <w:r w:rsidRPr="00BC0533">
        <w:t xml:space="preserve">________ рублей (_________ рублей ___ копеек), в </w:t>
      </w:r>
      <w:proofErr w:type="spellStart"/>
      <w:r w:rsidRPr="00BC0533">
        <w:t>т.ч</w:t>
      </w:r>
      <w:proofErr w:type="spellEnd"/>
      <w:r w:rsidRPr="00BC0533">
        <w:t>. НДС</w:t>
      </w:r>
      <w:r w:rsidR="00241D84">
        <w:t xml:space="preserve"> </w:t>
      </w:r>
      <w:r w:rsidRPr="00BC0533">
        <w:t>в размере: _</w:t>
      </w:r>
      <w:r w:rsidR="004E6D03">
        <w:t>___________</w:t>
      </w:r>
      <w:r w:rsidRPr="00BC0533">
        <w:t>_________ рублей (______рублей _____копеек).</w:t>
      </w:r>
    </w:p>
    <w:p w:rsidR="00CB17D1" w:rsidRPr="0079442C" w:rsidRDefault="00CB17D1" w:rsidP="00CB17D1">
      <w:pPr>
        <w:ind w:firstLine="708"/>
        <w:jc w:val="both"/>
      </w:pPr>
      <w:r w:rsidRPr="0079442C">
        <w:t xml:space="preserve">Общая стоимость оказываемых услуг </w:t>
      </w:r>
      <w:r w:rsidR="00D43AF2">
        <w:t>подлежит изменению при условии согласования</w:t>
      </w:r>
      <w:r w:rsidRPr="0079442C">
        <w:t xml:space="preserve"> ее сторонами путем подписания дополнительного соглашения к настоящему Договору. </w:t>
      </w:r>
    </w:p>
    <w:p w:rsidR="00CB17D1" w:rsidRPr="0079442C" w:rsidRDefault="00CB17D1" w:rsidP="00CB17D1">
      <w:pPr>
        <w:ind w:firstLine="709"/>
        <w:jc w:val="both"/>
      </w:pPr>
      <w:r w:rsidRPr="0079442C">
        <w:t xml:space="preserve">4.2. В цену Договора </w:t>
      </w:r>
      <w:r>
        <w:t>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CB17D1" w:rsidRPr="0079442C" w:rsidRDefault="00CB17D1" w:rsidP="00CB17D1">
      <w:pPr>
        <w:ind w:firstLine="709"/>
        <w:jc w:val="both"/>
      </w:pPr>
      <w:r w:rsidRPr="0079442C">
        <w:lastRenderedPageBreak/>
        <w:t>Иные расходы Исполнителя подлежат возме</w:t>
      </w:r>
      <w:r w:rsidR="00D43AF2">
        <w:t>щению исключительно при наличии</w:t>
      </w:r>
      <w:r w:rsidR="00743994">
        <w:t xml:space="preserve"> их согласования с Заказчиком</w:t>
      </w:r>
      <w:r w:rsidRPr="0079442C">
        <w:t xml:space="preserve"> путем подписания Дополнительного соглашения к настоящему Договору.</w:t>
      </w:r>
    </w:p>
    <w:p w:rsidR="00CB17D1" w:rsidRPr="0079442C" w:rsidRDefault="00CB17D1" w:rsidP="00CB17D1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</w:t>
      </w:r>
      <w:r w:rsidR="00D43AF2">
        <w:t xml:space="preserve">лнителем счёта и счёта-фактуры </w:t>
      </w:r>
      <w:r w:rsidRPr="0079442C">
        <w:t>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CB17D1" w:rsidRPr="00CB17D1" w:rsidRDefault="00CB17D1" w:rsidP="00CB17D1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CB17D1" w:rsidRPr="008D179C" w:rsidRDefault="00CB17D1" w:rsidP="00CB17D1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8D179C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3B59D9" w:rsidRDefault="00CB17D1" w:rsidP="00CB17D1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</w:t>
      </w:r>
    </w:p>
    <w:p w:rsidR="00CB17D1" w:rsidRPr="0079442C" w:rsidRDefault="003B59D9" w:rsidP="00CB17D1">
      <w:pPr>
        <w:ind w:firstLine="708"/>
        <w:jc w:val="both"/>
      </w:pPr>
      <w:r w:rsidRPr="003B59D9">
        <w:t>4</w:t>
      </w:r>
      <w:r>
        <w:t>.6</w:t>
      </w:r>
      <w:r w:rsidRPr="004E6D03">
        <w:t>. Стороны пришли к соглашению</w:t>
      </w:r>
      <w:r w:rsidR="00677899">
        <w:t xml:space="preserve"> о том</w:t>
      </w:r>
      <w:r w:rsidRPr="004E6D03">
        <w:t>, что к их отношениям по данному Договору с</w:t>
      </w:r>
      <w:r w:rsidR="00677899">
        <w:t>татья 317.1 ГК РФ</w:t>
      </w:r>
      <w:bookmarkStart w:id="0" w:name="_GoBack"/>
      <w:bookmarkEnd w:id="0"/>
      <w:r w:rsidRPr="004E6D03">
        <w:t xml:space="preserve">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  <w:r w:rsidR="00CB17D1" w:rsidRPr="0079442C">
        <w:t xml:space="preserve"> </w:t>
      </w:r>
    </w:p>
    <w:p w:rsidR="00CB17D1" w:rsidRPr="0079442C" w:rsidRDefault="00CB17D1" w:rsidP="00CB17D1">
      <w:pPr>
        <w:tabs>
          <w:tab w:val="left" w:pos="7728"/>
        </w:tabs>
        <w:ind w:firstLine="708"/>
        <w:jc w:val="both"/>
      </w:pPr>
      <w:r w:rsidRPr="0079442C">
        <w:tab/>
      </w:r>
    </w:p>
    <w:p w:rsidR="00CB17D1" w:rsidRPr="0079442C" w:rsidRDefault="00CB17D1" w:rsidP="00CB17D1">
      <w:pPr>
        <w:ind w:firstLine="708"/>
        <w:jc w:val="center"/>
      </w:pPr>
      <w:r w:rsidRPr="0079442C">
        <w:t>5. ОТВЕТСТВЕННОСТЬ СТОРОН.</w:t>
      </w:r>
    </w:p>
    <w:p w:rsidR="00CB17D1" w:rsidRPr="0079442C" w:rsidRDefault="00CB17D1" w:rsidP="00CB17D1">
      <w:pPr>
        <w:ind w:firstLine="709"/>
        <w:jc w:val="both"/>
      </w:pPr>
      <w:r w:rsidRPr="0079442C"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CB17D1" w:rsidRPr="0079442C" w:rsidRDefault="00CB17D1" w:rsidP="00CB17D1">
      <w:pPr>
        <w:ind w:firstLine="709"/>
        <w:jc w:val="both"/>
      </w:pPr>
      <w:r w:rsidRPr="0079442C">
        <w:t>5.2. При неисполне</w:t>
      </w:r>
      <w:r w:rsidR="00D43AF2">
        <w:t>нии или ненадлежащем исполнении</w:t>
      </w:r>
      <w:r w:rsidRPr="0079442C">
        <w:t xml:space="preserve">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CB17D1" w:rsidRPr="0079442C" w:rsidRDefault="00CB17D1" w:rsidP="00CB17D1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CB17D1" w:rsidRPr="0079442C" w:rsidRDefault="00CB17D1" w:rsidP="00CB17D1">
      <w:pPr>
        <w:ind w:firstLine="709"/>
        <w:jc w:val="both"/>
      </w:pPr>
      <w:r w:rsidRPr="0079442C">
        <w:t>5.4. Уплата неустойки не освобождает Исполнителя от выполнения п</w:t>
      </w:r>
      <w:r w:rsidR="0099540F">
        <w:t xml:space="preserve">ринятых по настоящему Договору </w:t>
      </w:r>
      <w:r w:rsidRPr="0079442C">
        <w:t>обязательств и/или устранения нарушений.</w:t>
      </w:r>
    </w:p>
    <w:p w:rsidR="00CB17D1" w:rsidRPr="0079442C" w:rsidRDefault="00CB17D1" w:rsidP="00CB17D1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CB17D1" w:rsidRPr="0079442C" w:rsidRDefault="00CB17D1" w:rsidP="00CB17D1">
      <w:pPr>
        <w:ind w:firstLine="709"/>
        <w:jc w:val="both"/>
      </w:pPr>
    </w:p>
    <w:p w:rsidR="00CB17D1" w:rsidRPr="0079442C" w:rsidRDefault="00CB17D1" w:rsidP="00CB17D1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ФОРС-МАЖОР.</w:t>
      </w:r>
    </w:p>
    <w:p w:rsidR="00CB17D1" w:rsidRPr="0079442C" w:rsidRDefault="00CB17D1" w:rsidP="00CB17D1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CB17D1" w:rsidRPr="0079442C" w:rsidRDefault="00CB17D1" w:rsidP="00CB17D1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</w:t>
      </w:r>
      <w:r w:rsidR="0099540F">
        <w:t xml:space="preserve">претительные меры государства, </w:t>
      </w:r>
      <w:r w:rsidRPr="0079442C">
        <w:t>война, военные действ</w:t>
      </w:r>
      <w:r w:rsidR="0099540F">
        <w:t xml:space="preserve">ия, террористический акт и др. </w:t>
      </w:r>
      <w:r w:rsidRPr="0079442C">
        <w:t>при условии, чт</w:t>
      </w:r>
      <w:r w:rsidR="00743994">
        <w:t xml:space="preserve">о эти обстоятельства оказывают </w:t>
      </w:r>
      <w:r w:rsidRPr="0079442C">
        <w:t>непосредственное возд</w:t>
      </w:r>
      <w:r w:rsidR="0099540F">
        <w:t>ействие на выполнение Сторонами</w:t>
      </w:r>
      <w:r w:rsidRPr="0079442C">
        <w:t xml:space="preserve"> обязательств по настоящему Договору.</w:t>
      </w:r>
    </w:p>
    <w:p w:rsidR="00CB17D1" w:rsidRPr="0079442C" w:rsidRDefault="00CB17D1" w:rsidP="00CB17D1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CB17D1" w:rsidRPr="0079442C" w:rsidRDefault="00CB17D1" w:rsidP="00CB17D1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CB17D1" w:rsidRPr="0079442C" w:rsidRDefault="00CB17D1" w:rsidP="00CB17D1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</w:t>
      </w:r>
      <w:r w:rsidR="0099540F">
        <w:t xml:space="preserve">ое обстоятельство как на </w:t>
      </w:r>
      <w:r w:rsidRPr="0079442C">
        <w:t xml:space="preserve">основание, </w:t>
      </w:r>
      <w:r w:rsidRPr="0079442C">
        <w:lastRenderedPageBreak/>
        <w:t>освобождающее от ответственности за неисполнение Стороной обязательств по настоящему Договору.</w:t>
      </w:r>
    </w:p>
    <w:p w:rsidR="00CB17D1" w:rsidRPr="0079442C" w:rsidRDefault="00CB17D1" w:rsidP="00CB17D1">
      <w:pPr>
        <w:ind w:firstLine="708"/>
        <w:jc w:val="both"/>
      </w:pPr>
    </w:p>
    <w:p w:rsidR="00CB17D1" w:rsidRPr="0079442C" w:rsidRDefault="00CB17D1" w:rsidP="00CB17D1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CB17D1" w:rsidRDefault="00CB17D1" w:rsidP="00CB17D1">
      <w:pPr>
        <w:ind w:firstLine="708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</w:t>
      </w:r>
      <w:r w:rsidR="0099540F">
        <w:rPr>
          <w:rFonts w:eastAsia="Calibri"/>
        </w:rPr>
        <w:t xml:space="preserve"> или в связи с ним, в том числе</w:t>
      </w:r>
      <w:r w:rsidRPr="0079442C">
        <w:rPr>
          <w:rFonts w:eastAsia="Calibri"/>
        </w:rPr>
        <w:t xml:space="preserve"> касающиеся его исполнения, нарушения, прекращения или недействительности, подлежат разрешению в Арбитражном суде </w:t>
      </w:r>
      <w:r>
        <w:rPr>
          <w:rFonts w:eastAsia="Calibri"/>
        </w:rPr>
        <w:t>Республики Карелия.</w:t>
      </w:r>
    </w:p>
    <w:p w:rsidR="00CB17D1" w:rsidRPr="0079442C" w:rsidRDefault="00CB17D1" w:rsidP="00CB17D1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CB17D1" w:rsidRPr="0079442C" w:rsidRDefault="00CB17D1" w:rsidP="00CB17D1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CB17D1" w:rsidRPr="0079442C" w:rsidRDefault="00CB17D1" w:rsidP="00CB17D1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Pr="0079442C">
        <w:rPr>
          <w:b w:val="0"/>
          <w:color w:val="000000"/>
          <w:sz w:val="22"/>
          <w:szCs w:val="22"/>
        </w:rPr>
        <w:t>.</w:t>
      </w:r>
    </w:p>
    <w:p w:rsidR="001D0CEA" w:rsidRPr="004E6D03" w:rsidRDefault="00CB17D1" w:rsidP="001D0CE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1D0CEA" w:rsidRPr="004E6D0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1D0CEA" w:rsidRPr="004E6D03" w:rsidRDefault="001D0CEA" w:rsidP="001D0CE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4E6D03">
        <w:rPr>
          <w:bCs/>
        </w:rPr>
        <w:t>Передача конфиденциальной информации без заключения соответствующего соглашения не допускается.</w:t>
      </w:r>
    </w:p>
    <w:p w:rsidR="001D0CEA" w:rsidRPr="0079442C" w:rsidRDefault="001D0CEA" w:rsidP="001D0CE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4E6D03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CB17D1" w:rsidRPr="0079442C" w:rsidRDefault="00CB17D1" w:rsidP="00CB17D1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CB17D1" w:rsidRPr="0079442C" w:rsidRDefault="00CB17D1" w:rsidP="00CB17D1">
      <w:pPr>
        <w:jc w:val="center"/>
      </w:pPr>
      <w:r w:rsidRPr="0079442C">
        <w:t>9. ПРОЧИЕ УСЛОВИЯ.</w:t>
      </w:r>
    </w:p>
    <w:p w:rsidR="00CB17D1" w:rsidRPr="0079442C" w:rsidRDefault="00CB17D1" w:rsidP="00CB17D1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CB17D1" w:rsidRPr="0079442C" w:rsidRDefault="00CB17D1" w:rsidP="00CB17D1">
      <w:pPr>
        <w:ind w:firstLine="720"/>
        <w:jc w:val="both"/>
      </w:pPr>
      <w:r w:rsidRPr="0079442C">
        <w:t>Настоящий Договор распространяет свое действие на правоотношения С</w:t>
      </w:r>
      <w:r>
        <w:t>торон, возникшие с "__" ____________2016</w:t>
      </w:r>
      <w:r w:rsidRPr="0079442C">
        <w:t xml:space="preserve"> г.</w:t>
      </w:r>
    </w:p>
    <w:p w:rsidR="00CB17D1" w:rsidRPr="0079442C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CB17D1" w:rsidRPr="0079442C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CB17D1" w:rsidRPr="0079442C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CB17D1" w:rsidRPr="0079442C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CB17D1" w:rsidRPr="0079442C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CB17D1" w:rsidRPr="0079442C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>
        <w:t xml:space="preserve"> Исполнителя</w:t>
      </w:r>
      <w:r w:rsidR="00575AD6">
        <w:t>,</w:t>
      </w:r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r>
        <w:t>: shabaev.ug</w:t>
      </w:r>
      <w:r w:rsidRPr="00690AF8">
        <w:t>@karelia.tgc1.ru</w:t>
      </w:r>
      <w:r>
        <w:t>/chernov.aa@rarelia..tgc1.ru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CB17D1" w:rsidRPr="0079442C" w:rsidRDefault="00CB17D1" w:rsidP="00743994">
      <w:pPr>
        <w:pStyle w:val="a9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случае неисполнения </w:t>
      </w:r>
      <w:r w:rsidRPr="00241D84">
        <w:rPr>
          <w:rFonts w:ascii="Times New Roman" w:hAnsi="Times New Roman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</w:t>
      </w:r>
      <w:r w:rsidR="00575AD6">
        <w:rPr>
          <w:rStyle w:val="Barcode"/>
          <w:rFonts w:ascii="Times New Roman" w:hAnsi="Times New Roman"/>
          <w:color w:val="000000"/>
        </w:rPr>
        <w:t xml:space="preserve"> пунктом настоящего договора. </w:t>
      </w:r>
      <w:r w:rsidRPr="0079442C">
        <w:rPr>
          <w:rStyle w:val="Barcode"/>
          <w:rFonts w:ascii="Times New Roman" w:hAnsi="Times New Roman"/>
          <w:color w:val="000000"/>
        </w:rPr>
        <w:t xml:space="preserve">В этом случае настоящий договор считается расторгнутым с даты получения </w:t>
      </w:r>
      <w:r w:rsidRPr="00575AD6">
        <w:rPr>
          <w:rFonts w:ascii="Times New Roman" w:hAnsi="Times New Roman"/>
        </w:rPr>
        <w:t>Исполнителем</w:t>
      </w:r>
      <w:r w:rsidR="00DF7BEA" w:rsidRPr="00575AD6">
        <w:rPr>
          <w:rFonts w:ascii="Times New Roman" w:hAnsi="Times New Roman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CB17D1" w:rsidRPr="0079442C" w:rsidRDefault="00575AD6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9.8. После подписания </w:t>
      </w:r>
      <w:r w:rsidR="00743994">
        <w:rPr>
          <w:color w:val="000000"/>
          <w:szCs w:val="22"/>
        </w:rPr>
        <w:t>настоящего Договора</w:t>
      </w:r>
      <w:r w:rsidR="00CB17D1" w:rsidRPr="0079442C">
        <w:rPr>
          <w:color w:val="000000"/>
          <w:szCs w:val="22"/>
        </w:rPr>
        <w:t xml:space="preserve"> все предыдущие письменные и устные соглашения, переговоры и переписка между сторонами теряют силу.</w:t>
      </w:r>
    </w:p>
    <w:p w:rsidR="00CB17D1" w:rsidRPr="0079442C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CB17D1" w:rsidRPr="0079442C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</w:t>
      </w:r>
      <w:r w:rsidR="00575AD6">
        <w:rPr>
          <w:color w:val="000000"/>
          <w:szCs w:val="22"/>
        </w:rPr>
        <w:br/>
      </w:r>
      <w:r w:rsidRPr="0079442C">
        <w:rPr>
          <w:color w:val="000000"/>
          <w:szCs w:val="22"/>
        </w:rPr>
        <w:t xml:space="preserve">(в случае если такое решение требуется согласно настоящему </w:t>
      </w:r>
      <w:r w:rsidR="00575AD6">
        <w:rPr>
          <w:color w:val="000000"/>
          <w:szCs w:val="22"/>
        </w:rPr>
        <w:t>законодательству и учредительным документам</w:t>
      </w:r>
      <w:r w:rsidRPr="0079442C">
        <w:rPr>
          <w:color w:val="000000"/>
          <w:szCs w:val="22"/>
        </w:rPr>
        <w:t xml:space="preserve">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CB17D1" w:rsidRPr="0079442C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CB17D1" w:rsidRPr="0079442C" w:rsidRDefault="00CB17D1" w:rsidP="00CB17D1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CB17D1" w:rsidRPr="0079442C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CB17D1" w:rsidRPr="0079442C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</w:t>
      </w:r>
      <w:r>
        <w:t>Техническое з</w:t>
      </w:r>
      <w:r w:rsidRPr="0079442C">
        <w:rPr>
          <w:color w:val="000000"/>
          <w:szCs w:val="22"/>
        </w:rPr>
        <w:t>адание»;</w:t>
      </w:r>
    </w:p>
    <w:p w:rsidR="00CB17D1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CB17D1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</w:pPr>
      <w:r>
        <w:t>Приложение №3</w:t>
      </w:r>
      <w:r w:rsidRPr="00E659CD">
        <w:t xml:space="preserve"> – «Соглашение о предоставлении сведений</w:t>
      </w:r>
      <w:r w:rsidRPr="002970E6">
        <w:t>»</w:t>
      </w:r>
    </w:p>
    <w:p w:rsidR="00CB17D1" w:rsidRPr="00F746B6" w:rsidRDefault="00CB17D1" w:rsidP="00CB17D1">
      <w:pPr>
        <w:pStyle w:val="a8"/>
        <w:numPr>
          <w:ilvl w:val="0"/>
          <w:numId w:val="0"/>
        </w:numPr>
        <w:spacing w:line="240" w:lineRule="auto"/>
        <w:rPr>
          <w:color w:val="000000"/>
          <w:szCs w:val="22"/>
        </w:rPr>
      </w:pPr>
    </w:p>
    <w:p w:rsidR="00CB17D1" w:rsidRPr="0079442C" w:rsidRDefault="00CB17D1" w:rsidP="00CB17D1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CB17D1" w:rsidRPr="0079442C" w:rsidRDefault="00CB17D1" w:rsidP="00CB17D1">
      <w:pPr>
        <w:jc w:val="center"/>
      </w:pPr>
      <w:r w:rsidRPr="0079442C">
        <w:t>ЮРИДИЧЕСКИЕ  АДРЕСА  И  ПОДПИСИ  СТОРОН.</w:t>
      </w:r>
    </w:p>
    <w:p w:rsidR="00CB17D1" w:rsidRPr="0079442C" w:rsidRDefault="00CB17D1" w:rsidP="00CB17D1">
      <w:pPr>
        <w:jc w:val="center"/>
      </w:pPr>
    </w:p>
    <w:p w:rsidR="00CB17D1" w:rsidRPr="0079442C" w:rsidRDefault="00CB17D1" w:rsidP="00CB17D1"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5"/>
        <w:gridCol w:w="4611"/>
      </w:tblGrid>
      <w:tr w:rsidR="00CB17D1" w:rsidRPr="0079442C" w:rsidTr="00C43755">
        <w:trPr>
          <w:trHeight w:val="2052"/>
        </w:trPr>
        <w:tc>
          <w:tcPr>
            <w:tcW w:w="4803" w:type="dxa"/>
          </w:tcPr>
          <w:p w:rsidR="00CB17D1" w:rsidRPr="00904202" w:rsidRDefault="00CB17D1" w:rsidP="00C43755">
            <w:pPr>
              <w:pStyle w:val="aa"/>
            </w:pPr>
            <w:r w:rsidRPr="00940F98">
              <w:t>ОАО "Территориальная генерирующая компания №1"</w:t>
            </w:r>
            <w:r w:rsidRPr="00940F98">
              <w:tab/>
            </w:r>
          </w:p>
          <w:p w:rsidR="00CB17D1" w:rsidRPr="00904202" w:rsidRDefault="00CB17D1" w:rsidP="00C43755">
            <w:pPr>
              <w:pStyle w:val="aa"/>
            </w:pPr>
            <w:r w:rsidRPr="00940F98">
              <w:t xml:space="preserve">Юридический адрес:198188, РФ, </w:t>
            </w:r>
            <w:r w:rsidR="00575AD6">
              <w:br/>
            </w:r>
            <w:proofErr w:type="spellStart"/>
            <w:r w:rsidRPr="00940F98">
              <w:t>г.С</w:t>
            </w:r>
            <w:proofErr w:type="spellEnd"/>
            <w:r w:rsidRPr="00940F98">
              <w:t>-Петербург, ул.</w:t>
            </w:r>
            <w:r>
              <w:t xml:space="preserve"> </w:t>
            </w:r>
            <w:r w:rsidRPr="00940F98">
              <w:t>Броневая, д.</w:t>
            </w:r>
            <w:r>
              <w:t xml:space="preserve"> </w:t>
            </w:r>
            <w:r w:rsidRPr="00940F98">
              <w:t>6, литера Б</w:t>
            </w:r>
          </w:p>
          <w:p w:rsidR="00CB17D1" w:rsidRDefault="00CB17D1" w:rsidP="00C43755">
            <w:pPr>
              <w:pStyle w:val="aa"/>
            </w:pPr>
            <w:r w:rsidRPr="00940F98">
              <w:t xml:space="preserve">Почтовый адрес: 197198, </w:t>
            </w:r>
            <w:proofErr w:type="spellStart"/>
            <w:r w:rsidRPr="00940F98">
              <w:t>г.С</w:t>
            </w:r>
            <w:proofErr w:type="spellEnd"/>
            <w:r w:rsidRPr="00940F98">
              <w:t xml:space="preserve">-Петербург, </w:t>
            </w:r>
            <w:r>
              <w:t xml:space="preserve"> </w:t>
            </w:r>
          </w:p>
          <w:p w:rsidR="00CB17D1" w:rsidRPr="00904202" w:rsidRDefault="00CB17D1" w:rsidP="00C43755">
            <w:pPr>
              <w:pStyle w:val="aa"/>
            </w:pPr>
            <w:r w:rsidRPr="00940F98">
              <w:t>пр.</w:t>
            </w:r>
            <w:r>
              <w:t xml:space="preserve"> </w:t>
            </w:r>
            <w:r w:rsidRPr="00940F98">
              <w:t>Добролюбова, д.</w:t>
            </w:r>
            <w:r>
              <w:t xml:space="preserve"> </w:t>
            </w:r>
            <w:r w:rsidRPr="00940F98">
              <w:t xml:space="preserve">16, </w:t>
            </w:r>
            <w:r w:rsidRPr="00904202">
              <w:t>корп.</w:t>
            </w:r>
            <w:r>
              <w:t xml:space="preserve"> </w:t>
            </w:r>
            <w:r w:rsidRPr="00904202">
              <w:t>2, литера А</w:t>
            </w:r>
          </w:p>
          <w:p w:rsidR="00CB17D1" w:rsidRPr="00904202" w:rsidRDefault="00CB17D1" w:rsidP="00C43755">
            <w:pPr>
              <w:pStyle w:val="aa"/>
            </w:pPr>
            <w:r w:rsidRPr="00940F98">
              <w:t>ИНН 7841312071, КПП</w:t>
            </w:r>
            <w:r>
              <w:t xml:space="preserve"> </w:t>
            </w:r>
            <w:r w:rsidRPr="00940F98">
              <w:t>780501001</w:t>
            </w:r>
          </w:p>
          <w:p w:rsidR="00CB17D1" w:rsidRPr="00904202" w:rsidRDefault="00CB17D1" w:rsidP="00C43755">
            <w:pPr>
              <w:pStyle w:val="aa"/>
            </w:pPr>
            <w:r w:rsidRPr="00940F98">
              <w:t>ОКПО</w:t>
            </w:r>
            <w:r>
              <w:t xml:space="preserve"> </w:t>
            </w:r>
            <w:r w:rsidRPr="00940F98">
              <w:t>044030861, ОКВЭД</w:t>
            </w:r>
            <w:r>
              <w:t xml:space="preserve"> </w:t>
            </w:r>
            <w:r w:rsidRPr="00940F98">
              <w:t>40.10.1</w:t>
            </w:r>
            <w:r>
              <w:t xml:space="preserve"> </w:t>
            </w:r>
            <w:r w:rsidRPr="00940F98">
              <w:t>40.10.11</w:t>
            </w:r>
          </w:p>
          <w:p w:rsidR="00CB17D1" w:rsidRPr="00904202" w:rsidRDefault="00CB17D1" w:rsidP="00C43755">
            <w:pPr>
              <w:pStyle w:val="aa"/>
            </w:pPr>
            <w:r w:rsidRPr="00940F98">
              <w:t>Банковские реквизиты:</w:t>
            </w:r>
          </w:p>
          <w:p w:rsidR="00CB17D1" w:rsidRPr="00904202" w:rsidRDefault="00CB17D1" w:rsidP="00C43755">
            <w:pPr>
              <w:pStyle w:val="aa"/>
            </w:pPr>
            <w:r w:rsidRPr="00940F98">
              <w:t>р/с</w:t>
            </w:r>
            <w:r>
              <w:t xml:space="preserve"> </w:t>
            </w:r>
            <w:r w:rsidRPr="00940F98">
              <w:t>40702810309000000005 в ОАО "АБ "</w:t>
            </w:r>
            <w:r>
              <w:t>РОССИЯ</w:t>
            </w:r>
            <w:r w:rsidRPr="00940F98">
              <w:t xml:space="preserve">" </w:t>
            </w:r>
            <w:proofErr w:type="spellStart"/>
            <w:r w:rsidRPr="00940F98">
              <w:t>г.С</w:t>
            </w:r>
            <w:proofErr w:type="spellEnd"/>
            <w:r w:rsidRPr="00940F98">
              <w:t>-Петербург</w:t>
            </w:r>
          </w:p>
          <w:p w:rsidR="00CB17D1" w:rsidRPr="00904202" w:rsidRDefault="00CB17D1" w:rsidP="00C43755">
            <w:pPr>
              <w:pStyle w:val="aa"/>
            </w:pPr>
            <w:r w:rsidRPr="00940F98">
              <w:t>Филиал "Карельский" ОАО "ТГК-1"</w:t>
            </w:r>
          </w:p>
          <w:p w:rsidR="00CB17D1" w:rsidRPr="00904202" w:rsidRDefault="00CB17D1" w:rsidP="00C43755">
            <w:pPr>
              <w:pStyle w:val="aa"/>
            </w:pPr>
            <w:r w:rsidRPr="00940F98">
              <w:t xml:space="preserve"> ИНН 7841312071, КПП 100102001</w:t>
            </w:r>
          </w:p>
          <w:p w:rsidR="00CB17D1" w:rsidRDefault="00CB17D1" w:rsidP="00C43755">
            <w:pPr>
              <w:pStyle w:val="aa"/>
            </w:pPr>
            <w:r w:rsidRPr="00940F98">
              <w:t xml:space="preserve">Адрес: 185035, Республика Карелия, </w:t>
            </w:r>
          </w:p>
          <w:p w:rsidR="00CB17D1" w:rsidRPr="00904202" w:rsidRDefault="00CB17D1" w:rsidP="00C43755">
            <w:pPr>
              <w:pStyle w:val="aa"/>
            </w:pPr>
            <w:r w:rsidRPr="00940F98">
              <w:t>г.</w:t>
            </w:r>
            <w:r>
              <w:t xml:space="preserve"> </w:t>
            </w:r>
            <w:r w:rsidRPr="00940F98">
              <w:t>Петрозаводск, ул.</w:t>
            </w:r>
            <w:r>
              <w:t xml:space="preserve"> </w:t>
            </w:r>
            <w:r w:rsidRPr="00940F98">
              <w:t>Кирова, д.</w:t>
            </w:r>
            <w:r>
              <w:t xml:space="preserve"> </w:t>
            </w:r>
            <w:r w:rsidRPr="00940F98">
              <w:t>43</w:t>
            </w:r>
          </w:p>
          <w:p w:rsidR="00CB17D1" w:rsidRPr="0079442C" w:rsidRDefault="00CB17D1" w:rsidP="00C43755">
            <w:r w:rsidRPr="00940F98">
              <w:t>Контактный телефон: (814-2) 71-39-28</w:t>
            </w:r>
            <w:r>
              <w:t xml:space="preserve"> </w:t>
            </w:r>
          </w:p>
        </w:tc>
        <w:tc>
          <w:tcPr>
            <w:tcW w:w="4660" w:type="dxa"/>
          </w:tcPr>
          <w:p w:rsidR="00CB17D1" w:rsidRPr="0079442C" w:rsidRDefault="00CB17D1" w:rsidP="00C43755">
            <w:pPr>
              <w:rPr>
                <w:b/>
              </w:rPr>
            </w:pPr>
          </w:p>
          <w:p w:rsidR="00CB17D1" w:rsidRPr="0079442C" w:rsidRDefault="00CB17D1" w:rsidP="00C43755">
            <w:r w:rsidRPr="003E6639">
              <w:t>____________________(наименование)</w:t>
            </w:r>
            <w:r w:rsidRPr="0079442C">
              <w:tab/>
            </w:r>
          </w:p>
          <w:p w:rsidR="00CB17D1" w:rsidRPr="0079442C" w:rsidRDefault="00CB17D1" w:rsidP="00C43755">
            <w:r w:rsidRPr="0079442C">
              <w:t>Юридический адрес:________________</w:t>
            </w:r>
          </w:p>
          <w:p w:rsidR="00CB17D1" w:rsidRPr="0079442C" w:rsidRDefault="00CB17D1" w:rsidP="00C43755">
            <w:r w:rsidRPr="0079442C">
              <w:t>Почтовый адрес: __________________</w:t>
            </w:r>
          </w:p>
          <w:p w:rsidR="00CB17D1" w:rsidRPr="0079442C" w:rsidRDefault="00CB17D1" w:rsidP="00C43755">
            <w:r w:rsidRPr="0079442C">
              <w:t>ИНН _________, КПП _____________</w:t>
            </w:r>
          </w:p>
          <w:p w:rsidR="00CB17D1" w:rsidRPr="0079442C" w:rsidRDefault="00CB17D1" w:rsidP="00C43755">
            <w:r w:rsidRPr="0079442C">
              <w:t>ОГРН ___________________________</w:t>
            </w:r>
          </w:p>
          <w:p w:rsidR="00CB17D1" w:rsidRPr="0079442C" w:rsidRDefault="00CB17D1" w:rsidP="00C43755">
            <w:r w:rsidRPr="0079442C">
              <w:t>Банковские реквизиты:</w:t>
            </w:r>
          </w:p>
          <w:p w:rsidR="00CB17D1" w:rsidRPr="0079442C" w:rsidRDefault="00CB17D1" w:rsidP="00C43755">
            <w:r w:rsidRPr="0079442C">
              <w:t>__________________________________</w:t>
            </w:r>
          </w:p>
          <w:p w:rsidR="00CB17D1" w:rsidRPr="0079442C" w:rsidRDefault="00CB17D1" w:rsidP="00C43755">
            <w:r w:rsidRPr="0079442C">
              <w:t>__________________________________</w:t>
            </w:r>
          </w:p>
          <w:p w:rsidR="00CB17D1" w:rsidRPr="0079442C" w:rsidRDefault="00CB17D1" w:rsidP="00C43755">
            <w:r w:rsidRPr="0079442C">
              <w:t>Контактный телефон: _______________</w:t>
            </w:r>
          </w:p>
          <w:p w:rsidR="00CB17D1" w:rsidRDefault="00CB17D1" w:rsidP="00C43755"/>
          <w:p w:rsidR="00CB17D1" w:rsidRDefault="00CB17D1" w:rsidP="00C43755"/>
          <w:p w:rsidR="00CB17D1" w:rsidRDefault="00CB17D1" w:rsidP="00C43755"/>
          <w:p w:rsidR="00CB17D1" w:rsidRDefault="00CB17D1" w:rsidP="00C43755"/>
          <w:p w:rsidR="00CB17D1" w:rsidRDefault="00CB17D1" w:rsidP="00C43755"/>
          <w:p w:rsidR="00CB17D1" w:rsidRDefault="00CB17D1" w:rsidP="00C43755"/>
          <w:p w:rsidR="00CB17D1" w:rsidRDefault="00CB17D1" w:rsidP="00C43755"/>
          <w:p w:rsidR="00CB17D1" w:rsidRDefault="00CB17D1" w:rsidP="00C43755"/>
          <w:p w:rsidR="00CB17D1" w:rsidRDefault="00CB17D1" w:rsidP="00C43755"/>
          <w:p w:rsidR="00575AD6" w:rsidRDefault="00575AD6" w:rsidP="00C43755"/>
          <w:p w:rsidR="00CB17D1" w:rsidRDefault="00CB17D1" w:rsidP="00C43755"/>
          <w:p w:rsidR="00CB17D1" w:rsidRPr="0079442C" w:rsidRDefault="00CB17D1" w:rsidP="00C43755"/>
        </w:tc>
      </w:tr>
      <w:tr w:rsidR="00CB17D1" w:rsidRPr="0079442C" w:rsidTr="00C43755">
        <w:trPr>
          <w:trHeight w:val="2551"/>
        </w:trPr>
        <w:tc>
          <w:tcPr>
            <w:tcW w:w="4803" w:type="dxa"/>
          </w:tcPr>
          <w:p w:rsidR="00CB17D1" w:rsidRDefault="00CB17D1" w:rsidP="00C43755"/>
          <w:p w:rsidR="00CB17D1" w:rsidRPr="00904202" w:rsidRDefault="00CB17D1" w:rsidP="00C43755">
            <w:r>
              <w:t>Заместитель генерального директора-</w:t>
            </w:r>
          </w:p>
          <w:p w:rsidR="00CB17D1" w:rsidRPr="00904202" w:rsidRDefault="00CB17D1" w:rsidP="00820D69">
            <w:pPr>
              <w:ind w:right="-184"/>
            </w:pPr>
            <w:r>
              <w:t xml:space="preserve">директор </w:t>
            </w:r>
            <w:r w:rsidRPr="00904202">
              <w:t>филиала «Карельский» ОАО «ТГК-1»</w:t>
            </w:r>
          </w:p>
          <w:p w:rsidR="00CB17D1" w:rsidRPr="00904202" w:rsidRDefault="00CB17D1" w:rsidP="00C43755">
            <w:r w:rsidRPr="00BE17A2">
              <w:t>____________________ В.В.</w:t>
            </w:r>
            <w:r>
              <w:t xml:space="preserve"> </w:t>
            </w:r>
            <w:r w:rsidRPr="00BE17A2">
              <w:t>Белов</w:t>
            </w:r>
            <w:r w:rsidRPr="00BE17A2">
              <w:tab/>
            </w:r>
          </w:p>
          <w:p w:rsidR="00CB17D1" w:rsidRDefault="00CB17D1" w:rsidP="00C43755"/>
          <w:p w:rsidR="00CB17D1" w:rsidRDefault="00CB17D1" w:rsidP="00C43755"/>
          <w:p w:rsidR="00CB17D1" w:rsidRPr="00904202" w:rsidRDefault="00CB17D1" w:rsidP="00C43755">
            <w:r>
              <w:t>Главный бухгалтер</w:t>
            </w:r>
          </w:p>
          <w:p w:rsidR="00CB17D1" w:rsidRDefault="00CB17D1" w:rsidP="00C43755">
            <w:r>
              <w:t xml:space="preserve">____________________ Е.В. </w:t>
            </w:r>
            <w:proofErr w:type="spellStart"/>
            <w:r>
              <w:t>Герлиц</w:t>
            </w:r>
            <w:proofErr w:type="spellEnd"/>
          </w:p>
          <w:p w:rsidR="00CB17D1" w:rsidRDefault="00CB17D1" w:rsidP="00C43755"/>
          <w:p w:rsidR="00CB17D1" w:rsidRDefault="00CB17D1" w:rsidP="00C43755"/>
          <w:p w:rsidR="00CB17D1" w:rsidRDefault="00CB17D1" w:rsidP="00C43755"/>
          <w:p w:rsidR="00332A23" w:rsidRDefault="00332A23" w:rsidP="00C43755"/>
          <w:p w:rsidR="00332A23" w:rsidRDefault="00332A23" w:rsidP="00C43755"/>
          <w:p w:rsidR="00332A23" w:rsidRDefault="00332A23" w:rsidP="00C43755"/>
          <w:p w:rsidR="00CB17D1" w:rsidRPr="0079442C" w:rsidRDefault="00CB17D1" w:rsidP="00C43755">
            <w:pPr>
              <w:rPr>
                <w:b/>
              </w:rPr>
            </w:pPr>
          </w:p>
        </w:tc>
        <w:tc>
          <w:tcPr>
            <w:tcW w:w="4660" w:type="dxa"/>
          </w:tcPr>
          <w:p w:rsidR="00CB17D1" w:rsidRPr="0079442C" w:rsidRDefault="00CB17D1" w:rsidP="00C43755">
            <w:pPr>
              <w:rPr>
                <w:b/>
              </w:rPr>
            </w:pPr>
          </w:p>
        </w:tc>
      </w:tr>
    </w:tbl>
    <w:p w:rsidR="00CB17D1" w:rsidRPr="00DF7BEA" w:rsidRDefault="00CB17D1" w:rsidP="00CB17D1">
      <w:pPr>
        <w:ind w:left="6420"/>
        <w:jc w:val="right"/>
        <w:rPr>
          <w:sz w:val="24"/>
          <w:szCs w:val="24"/>
        </w:rPr>
      </w:pPr>
      <w:r w:rsidRPr="00DF7BEA">
        <w:rPr>
          <w:sz w:val="24"/>
          <w:szCs w:val="24"/>
        </w:rPr>
        <w:t>Приложение № 3</w:t>
      </w:r>
    </w:p>
    <w:p w:rsidR="00CB17D1" w:rsidRPr="00DF7BEA" w:rsidRDefault="00CB17D1" w:rsidP="00CB17D1">
      <w:pPr>
        <w:tabs>
          <w:tab w:val="left" w:leader="underscore" w:pos="8472"/>
        </w:tabs>
        <w:ind w:left="6420"/>
        <w:jc w:val="right"/>
        <w:rPr>
          <w:sz w:val="24"/>
          <w:szCs w:val="24"/>
        </w:rPr>
      </w:pPr>
      <w:r w:rsidRPr="00DF7BEA">
        <w:rPr>
          <w:sz w:val="24"/>
          <w:szCs w:val="24"/>
        </w:rPr>
        <w:t>к договору №</w:t>
      </w:r>
      <w:r w:rsidR="00181DBE">
        <w:rPr>
          <w:sz w:val="24"/>
          <w:szCs w:val="24"/>
        </w:rPr>
        <w:t>______</w:t>
      </w:r>
      <w:r w:rsidRPr="00DF7BEA">
        <w:rPr>
          <w:sz w:val="24"/>
          <w:szCs w:val="24"/>
        </w:rPr>
        <w:t xml:space="preserve"> </w:t>
      </w:r>
    </w:p>
    <w:p w:rsidR="00CB17D1" w:rsidRPr="00DF7BEA" w:rsidRDefault="00CB17D1" w:rsidP="00CB17D1">
      <w:pPr>
        <w:tabs>
          <w:tab w:val="left" w:leader="underscore" w:pos="7914"/>
        </w:tabs>
        <w:ind w:left="6420"/>
        <w:jc w:val="right"/>
        <w:rPr>
          <w:sz w:val="24"/>
          <w:szCs w:val="24"/>
        </w:rPr>
      </w:pPr>
      <w:r w:rsidRPr="00DF7BEA">
        <w:rPr>
          <w:sz w:val="24"/>
          <w:szCs w:val="24"/>
        </w:rPr>
        <w:lastRenderedPageBreak/>
        <w:t xml:space="preserve">от « ___» </w:t>
      </w:r>
      <w:r w:rsidRPr="00DF7BEA">
        <w:rPr>
          <w:sz w:val="24"/>
          <w:szCs w:val="24"/>
        </w:rPr>
        <w:tab/>
        <w:t>201</w:t>
      </w:r>
      <w:r w:rsidR="00181DBE">
        <w:rPr>
          <w:sz w:val="24"/>
          <w:szCs w:val="24"/>
        </w:rPr>
        <w:t xml:space="preserve">6 </w:t>
      </w:r>
      <w:r w:rsidRPr="00DF7BEA">
        <w:rPr>
          <w:sz w:val="24"/>
          <w:szCs w:val="24"/>
        </w:rPr>
        <w:t>г.</w:t>
      </w:r>
    </w:p>
    <w:p w:rsidR="00CB17D1" w:rsidRPr="00DF7BEA" w:rsidRDefault="00CB17D1" w:rsidP="00CB17D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CB17D1" w:rsidRPr="00DF7BEA" w:rsidRDefault="00CB17D1" w:rsidP="00CB17D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CB17D1" w:rsidRPr="00DF7BEA" w:rsidRDefault="00CB17D1" w:rsidP="00CB17D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CB17D1" w:rsidRPr="00DF7BEA" w:rsidRDefault="00CB17D1" w:rsidP="00CB17D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</w:rPr>
      </w:pPr>
    </w:p>
    <w:p w:rsidR="00CB17D1" w:rsidRPr="00DF7BEA" w:rsidRDefault="00CB17D1" w:rsidP="00CB17D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DF7BEA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CB17D1" w:rsidRPr="00DF7BEA" w:rsidRDefault="00CB17D1" w:rsidP="00CB17D1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F7BEA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______от «________»______________2016_г.</w:t>
      </w:r>
    </w:p>
    <w:p w:rsidR="00CB17D1" w:rsidRPr="00DF7BEA" w:rsidRDefault="00CB17D1" w:rsidP="00CB17D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CB17D1" w:rsidRPr="00DF7BEA" w:rsidRDefault="00CB17D1" w:rsidP="00CB17D1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F7BEA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Pr="00DF7BEA">
        <w:rPr>
          <w:rFonts w:ascii="Times New Roman" w:hAnsi="Times New Roman" w:cs="Times New Roman"/>
          <w:sz w:val="24"/>
          <w:szCs w:val="24"/>
        </w:rPr>
        <w:t>Петрозаводск</w:t>
      </w:r>
      <w:r w:rsidRPr="00DF7BE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</w:t>
      </w:r>
      <w:r w:rsidRPr="00DF7BEA">
        <w:rPr>
          <w:rFonts w:ascii="Times New Roman" w:hAnsi="Times New Roman" w:cs="Times New Roman"/>
          <w:sz w:val="24"/>
          <w:szCs w:val="24"/>
        </w:rPr>
        <w:t>«___» __________2016_г.</w:t>
      </w:r>
    </w:p>
    <w:p w:rsidR="00CB17D1" w:rsidRPr="00DF7BEA" w:rsidRDefault="00CB17D1" w:rsidP="00CB17D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CB17D1" w:rsidRPr="00DF7BEA" w:rsidRDefault="00CB17D1" w:rsidP="00CB17D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CB17D1" w:rsidRPr="00DF7BEA" w:rsidRDefault="00CB17D1" w:rsidP="00CB17D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DF7B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DF7BEA">
        <w:rPr>
          <w:rFonts w:ascii="Times New Roman" w:hAnsi="Times New Roman" w:cs="Times New Roman"/>
          <w:sz w:val="24"/>
          <w:szCs w:val="24"/>
        </w:rPr>
        <w:t>Исполнителем</w:t>
      </w:r>
      <w:r w:rsidRPr="00DF7B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CB17D1" w:rsidRPr="00DF7BEA" w:rsidRDefault="00CB17D1" w:rsidP="00CB17D1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DF7B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DF7BEA">
        <w:rPr>
          <w:rFonts w:ascii="Times New Roman" w:hAnsi="Times New Roman" w:cs="Times New Roman"/>
          <w:sz w:val="24"/>
          <w:szCs w:val="24"/>
        </w:rPr>
        <w:t>Исполнитель</w:t>
      </w:r>
      <w:r w:rsidRPr="00DF7B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CB17D1" w:rsidRPr="00DF7BEA" w:rsidRDefault="00CB17D1" w:rsidP="00CB17D1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F7BEA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DF7BEA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DF7B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DF7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</w:t>
      </w:r>
      <w:r w:rsidR="00DF7BEA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DF7B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CB17D1" w:rsidRPr="00DF7BEA" w:rsidRDefault="00CB17D1" w:rsidP="00CB17D1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7BE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F7BE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DF7B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DF7BEA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CB17D1" w:rsidRPr="00DF7BEA" w:rsidRDefault="00CB17D1" w:rsidP="00CB17D1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CB17D1" w:rsidRDefault="00CB17D1" w:rsidP="00CB17D1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3274A" w:rsidRPr="00DF7BEA" w:rsidRDefault="00E3274A" w:rsidP="00CB17D1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CB17D1" w:rsidRDefault="00E3274A" w:rsidP="00CB17D1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Исполнитель_______________________              Заказ</w:t>
      </w:r>
      <w:r w:rsidR="00820D69">
        <w:rPr>
          <w:rStyle w:val="Barcode"/>
          <w:sz w:val="24"/>
          <w:szCs w:val="24"/>
        </w:rPr>
        <w:t xml:space="preserve">чик </w:t>
      </w:r>
    </w:p>
    <w:p w:rsidR="00820D69" w:rsidRPr="00820D69" w:rsidRDefault="00820D69" w:rsidP="00820D69">
      <w:pPr>
        <w:tabs>
          <w:tab w:val="left" w:pos="567"/>
          <w:tab w:val="left" w:pos="851"/>
        </w:tabs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 w:rsidRPr="00820D69">
        <w:rPr>
          <w:rStyle w:val="Barcode"/>
          <w:sz w:val="24"/>
          <w:szCs w:val="24"/>
        </w:rPr>
        <w:t>Заместитель генерального директора-</w:t>
      </w:r>
    </w:p>
    <w:p w:rsidR="00820D69" w:rsidRPr="00820D69" w:rsidRDefault="00820D69" w:rsidP="00820D69">
      <w:pPr>
        <w:tabs>
          <w:tab w:val="left" w:pos="567"/>
          <w:tab w:val="left" w:pos="851"/>
        </w:tabs>
        <w:ind w:left="3681" w:firstLine="567"/>
        <w:jc w:val="both"/>
        <w:rPr>
          <w:rStyle w:val="Barcode"/>
          <w:sz w:val="24"/>
          <w:szCs w:val="24"/>
        </w:rPr>
      </w:pPr>
      <w:r w:rsidRPr="00820D69">
        <w:rPr>
          <w:rStyle w:val="Barcode"/>
          <w:sz w:val="24"/>
          <w:szCs w:val="24"/>
        </w:rPr>
        <w:t>директор филиала «Карельский» ОАО «ТГК-1»</w:t>
      </w:r>
    </w:p>
    <w:p w:rsidR="00820D69" w:rsidRPr="00820D69" w:rsidRDefault="00820D69" w:rsidP="00820D69">
      <w:pPr>
        <w:tabs>
          <w:tab w:val="left" w:pos="567"/>
          <w:tab w:val="left" w:pos="851"/>
        </w:tabs>
        <w:ind w:left="3681" w:firstLine="567"/>
        <w:jc w:val="both"/>
        <w:rPr>
          <w:rStyle w:val="Barcode"/>
          <w:sz w:val="24"/>
          <w:szCs w:val="24"/>
        </w:rPr>
      </w:pPr>
      <w:r w:rsidRPr="00820D69">
        <w:rPr>
          <w:rStyle w:val="Barcode"/>
          <w:sz w:val="24"/>
          <w:szCs w:val="24"/>
        </w:rPr>
        <w:t>_____________</w:t>
      </w:r>
      <w:r>
        <w:rPr>
          <w:rStyle w:val="Barcode"/>
          <w:sz w:val="24"/>
          <w:szCs w:val="24"/>
        </w:rPr>
        <w:t>______</w:t>
      </w:r>
      <w:r w:rsidRPr="00820D69">
        <w:rPr>
          <w:rStyle w:val="Barcode"/>
          <w:sz w:val="24"/>
          <w:szCs w:val="24"/>
        </w:rPr>
        <w:t>_______ В.В. Белов</w:t>
      </w:r>
      <w:r w:rsidRPr="00820D69">
        <w:rPr>
          <w:rStyle w:val="Barcode"/>
          <w:sz w:val="24"/>
          <w:szCs w:val="24"/>
        </w:rPr>
        <w:tab/>
      </w:r>
    </w:p>
    <w:p w:rsidR="00820D69" w:rsidRPr="00DF7BEA" w:rsidRDefault="00820D69" w:rsidP="00CB17D1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sectPr w:rsidR="00820D69" w:rsidRPr="00DF7BEA" w:rsidSect="00332A23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1" w:bottom="680" w:left="1701" w:header="709" w:footer="30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D53" w:rsidRDefault="00125D53" w:rsidP="00CB17D1">
      <w:r>
        <w:separator/>
      </w:r>
    </w:p>
  </w:endnote>
  <w:endnote w:type="continuationSeparator" w:id="0">
    <w:p w:rsidR="00125D53" w:rsidRDefault="00125D53" w:rsidP="00CB1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125D53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6778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125D53" w:rsidP="00E722DE">
    <w:pPr>
      <w:pStyle w:val="a5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677899">
      <w:rPr>
        <w:i/>
        <w:noProof/>
        <w:color w:val="auto"/>
        <w:sz w:val="20"/>
        <w:szCs w:val="20"/>
      </w:rPr>
      <w:t>3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677899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125D53" w:rsidP="00E722DE">
    <w:pPr>
      <w:pStyle w:val="a5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677899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677899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D53" w:rsidRDefault="00125D53" w:rsidP="00CB17D1">
      <w:r>
        <w:separator/>
      </w:r>
    </w:p>
  </w:footnote>
  <w:footnote w:type="continuationSeparator" w:id="0">
    <w:p w:rsidR="00125D53" w:rsidRDefault="00125D53" w:rsidP="00CB1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125D53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6778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7D1"/>
    <w:rsid w:val="000963C6"/>
    <w:rsid w:val="000D458E"/>
    <w:rsid w:val="00125D53"/>
    <w:rsid w:val="00181DBE"/>
    <w:rsid w:val="00183558"/>
    <w:rsid w:val="001D0CEA"/>
    <w:rsid w:val="002056F1"/>
    <w:rsid w:val="00241D84"/>
    <w:rsid w:val="00332A23"/>
    <w:rsid w:val="003B59D9"/>
    <w:rsid w:val="004E6D03"/>
    <w:rsid w:val="0050746A"/>
    <w:rsid w:val="00575AD6"/>
    <w:rsid w:val="00636D1B"/>
    <w:rsid w:val="00677899"/>
    <w:rsid w:val="006F0E41"/>
    <w:rsid w:val="00743994"/>
    <w:rsid w:val="00820D69"/>
    <w:rsid w:val="008D179C"/>
    <w:rsid w:val="0099540F"/>
    <w:rsid w:val="00A14EE1"/>
    <w:rsid w:val="00A578F8"/>
    <w:rsid w:val="00CB17D1"/>
    <w:rsid w:val="00D43AF2"/>
    <w:rsid w:val="00DC0E17"/>
    <w:rsid w:val="00DF7BEA"/>
    <w:rsid w:val="00E3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D5974C-7C28-4FDC-89D0-08E92A7B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7D1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CB17D1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17D1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CB17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B17D1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CB17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B17D1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CB17D1"/>
  </w:style>
  <w:style w:type="paragraph" w:customStyle="1" w:styleId="a8">
    <w:name w:val="Пункт"/>
    <w:basedOn w:val="a"/>
    <w:rsid w:val="00CB17D1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CB17D1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CB17D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B17D1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CB17D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B17D1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a">
    <w:name w:val="No Spacing"/>
    <w:uiPriority w:val="1"/>
    <w:qFormat/>
    <w:rsid w:val="00CB17D1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C0E1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C0E1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B70AD835</Template>
  <TotalTime>146</TotalTime>
  <Pages>6</Pages>
  <Words>2811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Шабаев Юрий Геннадьевич</dc:creator>
  <cp:keywords/>
  <dc:description/>
  <cp:lastModifiedBy>Кобец Надежда Андреевна</cp:lastModifiedBy>
  <cp:revision>15</cp:revision>
  <cp:lastPrinted>2016-03-15T11:42:00Z</cp:lastPrinted>
  <dcterms:created xsi:type="dcterms:W3CDTF">2016-02-18T05:54:00Z</dcterms:created>
  <dcterms:modified xsi:type="dcterms:W3CDTF">2016-03-15T12:39:00Z</dcterms:modified>
</cp:coreProperties>
</file>